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FE1" w:rsidRDefault="00D43FE1" w:rsidP="00343711">
      <w:pPr>
        <w:jc w:val="center"/>
        <w:rPr>
          <w:sz w:val="28"/>
          <w:szCs w:val="28"/>
        </w:rPr>
      </w:pPr>
    </w:p>
    <w:p w:rsidR="00343711" w:rsidRPr="00D82380" w:rsidRDefault="00005712" w:rsidP="00343711">
      <w:pPr>
        <w:jc w:val="center"/>
        <w:rPr>
          <w:sz w:val="28"/>
          <w:szCs w:val="28"/>
        </w:rPr>
      </w:pPr>
      <w:r>
        <w:rPr>
          <w:sz w:val="28"/>
          <w:szCs w:val="28"/>
        </w:rPr>
        <w:t>Управление физической культуры</w:t>
      </w:r>
      <w:r w:rsidR="00343711" w:rsidRPr="00D82380">
        <w:rPr>
          <w:sz w:val="28"/>
          <w:szCs w:val="28"/>
        </w:rPr>
        <w:t xml:space="preserve"> </w:t>
      </w:r>
      <w:r w:rsidRPr="00D82380">
        <w:rPr>
          <w:sz w:val="28"/>
          <w:szCs w:val="28"/>
        </w:rPr>
        <w:t xml:space="preserve">и </w:t>
      </w:r>
      <w:r w:rsidR="00343711" w:rsidRPr="00D82380">
        <w:rPr>
          <w:sz w:val="28"/>
          <w:szCs w:val="28"/>
        </w:rPr>
        <w:t xml:space="preserve">спорта </w:t>
      </w:r>
      <w:r w:rsidR="00D43FE1">
        <w:rPr>
          <w:sz w:val="28"/>
          <w:szCs w:val="28"/>
        </w:rPr>
        <w:t xml:space="preserve">                                                                </w:t>
      </w:r>
      <w:r w:rsidR="00343711" w:rsidRPr="00D82380">
        <w:rPr>
          <w:sz w:val="28"/>
          <w:szCs w:val="28"/>
        </w:rPr>
        <w:t>Липецкой области</w:t>
      </w:r>
    </w:p>
    <w:p w:rsidR="00343711" w:rsidRPr="00D82380" w:rsidRDefault="00343711" w:rsidP="00343711">
      <w:pPr>
        <w:jc w:val="center"/>
        <w:rPr>
          <w:sz w:val="28"/>
          <w:szCs w:val="28"/>
        </w:rPr>
      </w:pPr>
    </w:p>
    <w:p w:rsidR="00005712" w:rsidRPr="00D82380" w:rsidRDefault="00005712" w:rsidP="00343711">
      <w:pPr>
        <w:jc w:val="center"/>
        <w:rPr>
          <w:sz w:val="28"/>
          <w:szCs w:val="28"/>
        </w:rPr>
      </w:pPr>
    </w:p>
    <w:p w:rsidR="00343711" w:rsidRDefault="00EA257F" w:rsidP="00343711">
      <w:pPr>
        <w:jc w:val="center"/>
        <w:rPr>
          <w:sz w:val="28"/>
          <w:szCs w:val="28"/>
        </w:rPr>
      </w:pPr>
      <w:r w:rsidRPr="00D82380">
        <w:rPr>
          <w:sz w:val="28"/>
          <w:szCs w:val="28"/>
        </w:rPr>
        <w:t>ПРИКАЗ</w:t>
      </w:r>
    </w:p>
    <w:p w:rsidR="00A90657" w:rsidRDefault="00A90657" w:rsidP="00343711">
      <w:pPr>
        <w:jc w:val="center"/>
        <w:rPr>
          <w:sz w:val="28"/>
          <w:szCs w:val="28"/>
        </w:rPr>
      </w:pPr>
    </w:p>
    <w:p w:rsidR="00D82380" w:rsidRPr="00D82380" w:rsidRDefault="00D82380" w:rsidP="00343711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3237"/>
        <w:gridCol w:w="3237"/>
        <w:gridCol w:w="3238"/>
      </w:tblGrid>
      <w:tr w:rsidR="00EA257F" w:rsidRPr="00036C96" w:rsidTr="006129FE">
        <w:tc>
          <w:tcPr>
            <w:tcW w:w="3237" w:type="dxa"/>
          </w:tcPr>
          <w:p w:rsidR="00EA257F" w:rsidRPr="00036C96" w:rsidRDefault="00D43FE1" w:rsidP="00D43F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700D6E" w:rsidRPr="00036C9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апреля</w:t>
            </w:r>
            <w:r w:rsidR="00EA257F" w:rsidRPr="00036C96">
              <w:rPr>
                <w:sz w:val="28"/>
                <w:szCs w:val="28"/>
              </w:rPr>
              <w:t xml:space="preserve"> </w:t>
            </w:r>
            <w:r w:rsidR="005A4BBC" w:rsidRPr="00036C96">
              <w:rPr>
                <w:sz w:val="28"/>
                <w:szCs w:val="28"/>
              </w:rPr>
              <w:t>201</w:t>
            </w:r>
            <w:r w:rsidR="00D433FA">
              <w:rPr>
                <w:sz w:val="28"/>
                <w:szCs w:val="28"/>
              </w:rPr>
              <w:t>3</w:t>
            </w:r>
            <w:r w:rsidR="00EA257F" w:rsidRPr="00036C96">
              <w:rPr>
                <w:sz w:val="28"/>
                <w:szCs w:val="28"/>
              </w:rPr>
              <w:t>г.</w:t>
            </w:r>
          </w:p>
        </w:tc>
        <w:tc>
          <w:tcPr>
            <w:tcW w:w="3237" w:type="dxa"/>
          </w:tcPr>
          <w:p w:rsidR="00EA257F" w:rsidRPr="00036C96" w:rsidRDefault="00EA257F" w:rsidP="006129FE">
            <w:pPr>
              <w:jc w:val="center"/>
              <w:rPr>
                <w:sz w:val="28"/>
                <w:szCs w:val="28"/>
              </w:rPr>
            </w:pPr>
            <w:r w:rsidRPr="00036C96">
              <w:rPr>
                <w:sz w:val="28"/>
                <w:szCs w:val="28"/>
              </w:rPr>
              <w:t>г. Липецк</w:t>
            </w:r>
          </w:p>
        </w:tc>
        <w:tc>
          <w:tcPr>
            <w:tcW w:w="3238" w:type="dxa"/>
          </w:tcPr>
          <w:p w:rsidR="00EA257F" w:rsidRPr="00036C96" w:rsidRDefault="00EA257F" w:rsidP="00D43FE1">
            <w:pPr>
              <w:jc w:val="right"/>
              <w:rPr>
                <w:sz w:val="28"/>
                <w:szCs w:val="28"/>
              </w:rPr>
            </w:pPr>
            <w:r w:rsidRPr="00036C96">
              <w:rPr>
                <w:sz w:val="28"/>
                <w:szCs w:val="28"/>
              </w:rPr>
              <w:t xml:space="preserve">№ </w:t>
            </w:r>
            <w:r w:rsidR="00D43FE1">
              <w:rPr>
                <w:sz w:val="28"/>
                <w:szCs w:val="28"/>
              </w:rPr>
              <w:t>76</w:t>
            </w:r>
            <w:r w:rsidRPr="00036C96">
              <w:rPr>
                <w:sz w:val="28"/>
                <w:szCs w:val="28"/>
              </w:rPr>
              <w:t>-</w:t>
            </w:r>
            <w:r w:rsidR="00E4186E" w:rsidRPr="00036C96">
              <w:rPr>
                <w:sz w:val="28"/>
                <w:szCs w:val="28"/>
              </w:rPr>
              <w:t>м</w:t>
            </w:r>
            <w:r w:rsidRPr="00036C96">
              <w:rPr>
                <w:sz w:val="28"/>
                <w:szCs w:val="28"/>
              </w:rPr>
              <w:t>ср</w:t>
            </w:r>
          </w:p>
        </w:tc>
      </w:tr>
    </w:tbl>
    <w:p w:rsidR="00EA257F" w:rsidRPr="00036C96" w:rsidRDefault="00EA257F" w:rsidP="00343711">
      <w:pPr>
        <w:jc w:val="center"/>
        <w:rPr>
          <w:sz w:val="28"/>
          <w:szCs w:val="28"/>
        </w:rPr>
      </w:pPr>
    </w:p>
    <w:p w:rsidR="00343711" w:rsidRPr="00D82380" w:rsidRDefault="00343711" w:rsidP="00343711">
      <w:pPr>
        <w:rPr>
          <w:sz w:val="28"/>
          <w:szCs w:val="28"/>
        </w:rPr>
      </w:pPr>
    </w:p>
    <w:p w:rsidR="00CF1146" w:rsidRPr="00475851" w:rsidRDefault="00343711" w:rsidP="00CF1146">
      <w:pPr>
        <w:pStyle w:val="20"/>
        <w:rPr>
          <w:sz w:val="28"/>
          <w:szCs w:val="28"/>
        </w:rPr>
      </w:pPr>
      <w:r w:rsidRPr="00D82380">
        <w:rPr>
          <w:sz w:val="28"/>
          <w:szCs w:val="28"/>
        </w:rPr>
        <w:tab/>
      </w:r>
      <w:r w:rsidR="00CF1146" w:rsidRPr="00475851">
        <w:rPr>
          <w:sz w:val="28"/>
          <w:szCs w:val="28"/>
        </w:rPr>
        <w:t xml:space="preserve">В связи с выполнением норм и требований Единой всероссийской спортивной классификации, на основании ходатайства </w:t>
      </w:r>
      <w:r w:rsidR="00E8448A">
        <w:rPr>
          <w:sz w:val="28"/>
          <w:szCs w:val="28"/>
        </w:rPr>
        <w:t xml:space="preserve">администрации </w:t>
      </w:r>
      <w:proofErr w:type="spellStart"/>
      <w:r w:rsidR="00E8448A">
        <w:rPr>
          <w:sz w:val="28"/>
          <w:szCs w:val="28"/>
        </w:rPr>
        <w:t>Становлянского</w:t>
      </w:r>
      <w:proofErr w:type="spellEnd"/>
      <w:r w:rsidR="00E8448A">
        <w:rPr>
          <w:sz w:val="28"/>
          <w:szCs w:val="28"/>
        </w:rPr>
        <w:t xml:space="preserve"> муниципального района</w:t>
      </w:r>
      <w:r w:rsidR="00327C39">
        <w:rPr>
          <w:sz w:val="28"/>
          <w:szCs w:val="28"/>
        </w:rPr>
        <w:t>,</w:t>
      </w:r>
    </w:p>
    <w:p w:rsidR="00341630" w:rsidRPr="00687F84" w:rsidRDefault="00341630" w:rsidP="00341630">
      <w:pPr>
        <w:pStyle w:val="20"/>
        <w:rPr>
          <w:sz w:val="16"/>
          <w:szCs w:val="16"/>
        </w:rPr>
      </w:pPr>
    </w:p>
    <w:p w:rsidR="00343711" w:rsidRPr="00D82380" w:rsidRDefault="00343711" w:rsidP="00343711">
      <w:pPr>
        <w:pStyle w:val="20"/>
        <w:rPr>
          <w:sz w:val="28"/>
          <w:szCs w:val="28"/>
        </w:rPr>
      </w:pPr>
    </w:p>
    <w:p w:rsidR="00343711" w:rsidRDefault="00343711" w:rsidP="00343711">
      <w:pPr>
        <w:rPr>
          <w:b/>
          <w:sz w:val="28"/>
          <w:szCs w:val="28"/>
        </w:rPr>
      </w:pPr>
      <w:r w:rsidRPr="00D82380">
        <w:rPr>
          <w:sz w:val="28"/>
          <w:szCs w:val="28"/>
        </w:rPr>
        <w:tab/>
      </w:r>
      <w:r w:rsidRPr="00D82380">
        <w:rPr>
          <w:b/>
          <w:sz w:val="28"/>
          <w:szCs w:val="28"/>
        </w:rPr>
        <w:t>ПРИКАЗЫВАЮ:</w:t>
      </w:r>
    </w:p>
    <w:p w:rsidR="00005712" w:rsidRPr="00D82380" w:rsidRDefault="00005712" w:rsidP="00343711">
      <w:pPr>
        <w:rPr>
          <w:b/>
          <w:sz w:val="28"/>
          <w:szCs w:val="28"/>
        </w:rPr>
      </w:pPr>
    </w:p>
    <w:p w:rsidR="00E8448A" w:rsidRPr="00D82380" w:rsidRDefault="00E8448A" w:rsidP="00E8448A">
      <w:pPr>
        <w:ind w:firstLine="720"/>
        <w:jc w:val="both"/>
        <w:rPr>
          <w:sz w:val="28"/>
          <w:szCs w:val="28"/>
        </w:rPr>
      </w:pPr>
      <w:r w:rsidRPr="00D82380">
        <w:rPr>
          <w:sz w:val="28"/>
          <w:szCs w:val="28"/>
        </w:rPr>
        <w:t xml:space="preserve">Присвоить спортивный разряд </w:t>
      </w:r>
      <w:r w:rsidRPr="00D82380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Третий спортивный разряд</w:t>
      </w:r>
      <w:r w:rsidRPr="00D82380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                               </w:t>
      </w:r>
      <w:r w:rsidR="00D925BF" w:rsidRPr="00D82380">
        <w:rPr>
          <w:sz w:val="28"/>
          <w:szCs w:val="28"/>
        </w:rPr>
        <w:t xml:space="preserve">по </w:t>
      </w:r>
      <w:r w:rsidR="00D925BF">
        <w:rPr>
          <w:sz w:val="28"/>
          <w:szCs w:val="28"/>
        </w:rPr>
        <w:t>плаванию</w:t>
      </w:r>
      <w:r w:rsidR="00D925BF" w:rsidRPr="00D82380">
        <w:rPr>
          <w:sz w:val="28"/>
          <w:szCs w:val="28"/>
        </w:rPr>
        <w:t>:</w:t>
      </w:r>
    </w:p>
    <w:p w:rsidR="00E8448A" w:rsidRPr="00D96415" w:rsidRDefault="00E8448A" w:rsidP="00E8448A">
      <w:pPr>
        <w:ind w:firstLine="720"/>
        <w:jc w:val="both"/>
        <w:rPr>
          <w:b/>
          <w:sz w:val="28"/>
          <w:szCs w:val="28"/>
        </w:rPr>
      </w:pPr>
    </w:p>
    <w:tbl>
      <w:tblPr>
        <w:tblW w:w="8297" w:type="dxa"/>
        <w:tblLook w:val="04A0"/>
      </w:tblPr>
      <w:tblGrid>
        <w:gridCol w:w="1066"/>
        <w:gridCol w:w="7231"/>
      </w:tblGrid>
      <w:tr w:rsidR="00D925BF" w:rsidRPr="00D82380" w:rsidTr="00E8448A">
        <w:tc>
          <w:tcPr>
            <w:tcW w:w="1066" w:type="dxa"/>
            <w:vAlign w:val="center"/>
          </w:tcPr>
          <w:p w:rsidR="00D925BF" w:rsidRDefault="00D925BF" w:rsidP="00E8448A">
            <w:pPr>
              <w:ind w:left="3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231" w:type="dxa"/>
          </w:tcPr>
          <w:p w:rsidR="00D925BF" w:rsidRDefault="00D43FE1" w:rsidP="00E844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Чулкову Никите Анатольевичу</w:t>
            </w:r>
          </w:p>
        </w:tc>
      </w:tr>
    </w:tbl>
    <w:p w:rsidR="00E8448A" w:rsidRDefault="00E8448A" w:rsidP="00FF092B">
      <w:pPr>
        <w:ind w:firstLine="720"/>
        <w:jc w:val="both"/>
        <w:rPr>
          <w:sz w:val="28"/>
          <w:szCs w:val="28"/>
        </w:rPr>
      </w:pPr>
    </w:p>
    <w:p w:rsidR="001A2E30" w:rsidRDefault="001A2E30" w:rsidP="00753C1A">
      <w:pPr>
        <w:ind w:firstLine="720"/>
        <w:jc w:val="both"/>
        <w:rPr>
          <w:sz w:val="28"/>
          <w:szCs w:val="28"/>
        </w:rPr>
      </w:pPr>
      <w:r w:rsidRPr="00D82380">
        <w:rPr>
          <w:sz w:val="28"/>
          <w:szCs w:val="28"/>
        </w:rPr>
        <w:t>Основ</w:t>
      </w:r>
      <w:r w:rsidR="00432B67" w:rsidRPr="00D82380">
        <w:rPr>
          <w:sz w:val="28"/>
          <w:szCs w:val="28"/>
        </w:rPr>
        <w:t>ание: ходатайств</w:t>
      </w:r>
      <w:r w:rsidR="0004157D" w:rsidRPr="00D82380">
        <w:rPr>
          <w:sz w:val="28"/>
          <w:szCs w:val="28"/>
        </w:rPr>
        <w:t>о</w:t>
      </w:r>
      <w:r w:rsidR="009E2B67" w:rsidRPr="00D82380">
        <w:rPr>
          <w:sz w:val="28"/>
          <w:szCs w:val="28"/>
        </w:rPr>
        <w:t>, документы, подтверждающие выполнение спортивного разряда</w:t>
      </w:r>
      <w:r w:rsidR="00D078DA" w:rsidRPr="00D82380">
        <w:rPr>
          <w:sz w:val="28"/>
          <w:szCs w:val="28"/>
        </w:rPr>
        <w:t>.</w:t>
      </w:r>
    </w:p>
    <w:p w:rsidR="006117AA" w:rsidRPr="00D82380" w:rsidRDefault="006117AA" w:rsidP="00753C1A">
      <w:pPr>
        <w:ind w:firstLine="720"/>
        <w:jc w:val="both"/>
        <w:rPr>
          <w:sz w:val="28"/>
          <w:szCs w:val="28"/>
        </w:rPr>
      </w:pPr>
    </w:p>
    <w:p w:rsidR="00D96415" w:rsidRDefault="00D96415" w:rsidP="00343711">
      <w:pPr>
        <w:ind w:firstLine="720"/>
        <w:rPr>
          <w:sz w:val="22"/>
          <w:szCs w:val="22"/>
        </w:rPr>
      </w:pPr>
    </w:p>
    <w:p w:rsidR="003B170A" w:rsidRPr="00927C87" w:rsidRDefault="003B170A" w:rsidP="00343711">
      <w:pPr>
        <w:ind w:firstLine="720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856"/>
        <w:gridCol w:w="4750"/>
      </w:tblGrid>
      <w:tr w:rsidR="0096068B" w:rsidRPr="00D82380" w:rsidTr="00D82380">
        <w:tc>
          <w:tcPr>
            <w:tcW w:w="4856" w:type="dxa"/>
          </w:tcPr>
          <w:p w:rsidR="0096068B" w:rsidRPr="00D82380" w:rsidRDefault="0096068B" w:rsidP="00343711">
            <w:pPr>
              <w:rPr>
                <w:sz w:val="28"/>
                <w:szCs w:val="28"/>
              </w:rPr>
            </w:pPr>
            <w:r w:rsidRPr="00D82380">
              <w:rPr>
                <w:sz w:val="28"/>
                <w:szCs w:val="28"/>
              </w:rPr>
              <w:t>Зам. начальника управления</w:t>
            </w:r>
          </w:p>
        </w:tc>
        <w:tc>
          <w:tcPr>
            <w:tcW w:w="4750" w:type="dxa"/>
          </w:tcPr>
          <w:p w:rsidR="0096068B" w:rsidRPr="00D82380" w:rsidRDefault="0096068B" w:rsidP="00987FBC">
            <w:pPr>
              <w:jc w:val="right"/>
              <w:rPr>
                <w:sz w:val="28"/>
                <w:szCs w:val="28"/>
              </w:rPr>
            </w:pPr>
            <w:r w:rsidRPr="00D82380">
              <w:rPr>
                <w:sz w:val="28"/>
                <w:szCs w:val="28"/>
              </w:rPr>
              <w:t>С.Н. Переведенцев</w:t>
            </w:r>
          </w:p>
        </w:tc>
      </w:tr>
    </w:tbl>
    <w:p w:rsidR="00214B91" w:rsidRPr="00D82380" w:rsidRDefault="00214B91" w:rsidP="00234A42">
      <w:pPr>
        <w:rPr>
          <w:sz w:val="28"/>
          <w:szCs w:val="28"/>
        </w:rPr>
      </w:pPr>
    </w:p>
    <w:sectPr w:rsidR="00214B91" w:rsidRPr="00D82380" w:rsidSect="00E8448A">
      <w:pgSz w:w="11906" w:h="16838"/>
      <w:pgMar w:top="851" w:right="709" w:bottom="993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D6C05"/>
    <w:multiLevelType w:val="hybridMultilevel"/>
    <w:tmpl w:val="80B2B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31238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0F0689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2E5121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AEE5E8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C7740DC"/>
    <w:multiLevelType w:val="hybridMultilevel"/>
    <w:tmpl w:val="D054E646"/>
    <w:lvl w:ilvl="0" w:tplc="AA60A4E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CF173D1"/>
    <w:multiLevelType w:val="singleLevel"/>
    <w:tmpl w:val="E95E6A10"/>
    <w:lvl w:ilvl="0">
      <w:start w:val="6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7">
    <w:nsid w:val="1F0416B9"/>
    <w:multiLevelType w:val="hybridMultilevel"/>
    <w:tmpl w:val="BB6EE962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2128456C"/>
    <w:multiLevelType w:val="hybridMultilevel"/>
    <w:tmpl w:val="163A35D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22ED0964"/>
    <w:multiLevelType w:val="hybridMultilevel"/>
    <w:tmpl w:val="D95E696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3664749"/>
    <w:multiLevelType w:val="singleLevel"/>
    <w:tmpl w:val="0C64CEB8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1">
    <w:nsid w:val="29D05D8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DCD5D36"/>
    <w:multiLevelType w:val="hybridMultilevel"/>
    <w:tmpl w:val="329278B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2E7E4731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F601FC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31530C2E"/>
    <w:multiLevelType w:val="hybridMultilevel"/>
    <w:tmpl w:val="D284B4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482403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3400312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615041B"/>
    <w:multiLevelType w:val="hybridMultilevel"/>
    <w:tmpl w:val="C69268FE"/>
    <w:lvl w:ilvl="0" w:tplc="2F08CFFE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4066536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24B7F17"/>
    <w:multiLevelType w:val="hybridMultilevel"/>
    <w:tmpl w:val="C846B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96084E"/>
    <w:multiLevelType w:val="hybridMultilevel"/>
    <w:tmpl w:val="251AA936"/>
    <w:lvl w:ilvl="0" w:tplc="3F6EE4E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47C627D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4F314FC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541913B5"/>
    <w:multiLevelType w:val="hybridMultilevel"/>
    <w:tmpl w:val="59E655F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57575D9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7692185"/>
    <w:multiLevelType w:val="hybridMultilevel"/>
    <w:tmpl w:val="5CB60568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7">
    <w:nsid w:val="5D524F70"/>
    <w:multiLevelType w:val="hybridMultilevel"/>
    <w:tmpl w:val="77649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2D3F7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0707FD4"/>
    <w:multiLevelType w:val="hybridMultilevel"/>
    <w:tmpl w:val="881E6F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621E69A1"/>
    <w:multiLevelType w:val="hybridMultilevel"/>
    <w:tmpl w:val="3CFCF19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64170976"/>
    <w:multiLevelType w:val="hybridMultilevel"/>
    <w:tmpl w:val="6456BD9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5FF33A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6E592D99"/>
    <w:multiLevelType w:val="singleLevel"/>
    <w:tmpl w:val="225A4CB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>
    <w:nsid w:val="70857DE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75EC3290"/>
    <w:multiLevelType w:val="hybridMultilevel"/>
    <w:tmpl w:val="DAE2AF22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6">
    <w:nsid w:val="79BD1D4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7CEC420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DCC4274"/>
    <w:multiLevelType w:val="hybridMultilevel"/>
    <w:tmpl w:val="4A3AF4AE"/>
    <w:lvl w:ilvl="0" w:tplc="9BCEAC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>
    <w:nsid w:val="7EBE1CA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28"/>
  </w:num>
  <w:num w:numId="5">
    <w:abstractNumId w:val="33"/>
  </w:num>
  <w:num w:numId="6">
    <w:abstractNumId w:val="23"/>
  </w:num>
  <w:num w:numId="7">
    <w:abstractNumId w:val="11"/>
  </w:num>
  <w:num w:numId="8">
    <w:abstractNumId w:val="4"/>
  </w:num>
  <w:num w:numId="9">
    <w:abstractNumId w:val="16"/>
  </w:num>
  <w:num w:numId="10">
    <w:abstractNumId w:val="13"/>
  </w:num>
  <w:num w:numId="11">
    <w:abstractNumId w:val="34"/>
  </w:num>
  <w:num w:numId="12">
    <w:abstractNumId w:val="32"/>
  </w:num>
  <w:num w:numId="13">
    <w:abstractNumId w:val="1"/>
  </w:num>
  <w:num w:numId="14">
    <w:abstractNumId w:val="17"/>
  </w:num>
  <w:num w:numId="15">
    <w:abstractNumId w:val="2"/>
  </w:num>
  <w:num w:numId="16">
    <w:abstractNumId w:val="25"/>
  </w:num>
  <w:num w:numId="17">
    <w:abstractNumId w:val="22"/>
  </w:num>
  <w:num w:numId="18">
    <w:abstractNumId w:val="14"/>
  </w:num>
  <w:num w:numId="19">
    <w:abstractNumId w:val="39"/>
  </w:num>
  <w:num w:numId="20">
    <w:abstractNumId w:val="37"/>
  </w:num>
  <w:num w:numId="21">
    <w:abstractNumId w:val="19"/>
  </w:num>
  <w:num w:numId="22">
    <w:abstractNumId w:val="36"/>
  </w:num>
  <w:num w:numId="23">
    <w:abstractNumId w:val="27"/>
  </w:num>
  <w:num w:numId="24">
    <w:abstractNumId w:val="9"/>
  </w:num>
  <w:num w:numId="25">
    <w:abstractNumId w:val="12"/>
  </w:num>
  <w:num w:numId="26">
    <w:abstractNumId w:val="35"/>
  </w:num>
  <w:num w:numId="27">
    <w:abstractNumId w:val="24"/>
  </w:num>
  <w:num w:numId="28">
    <w:abstractNumId w:val="15"/>
  </w:num>
  <w:num w:numId="29">
    <w:abstractNumId w:val="29"/>
  </w:num>
  <w:num w:numId="30">
    <w:abstractNumId w:val="0"/>
  </w:num>
  <w:num w:numId="31">
    <w:abstractNumId w:val="30"/>
  </w:num>
  <w:num w:numId="32">
    <w:abstractNumId w:val="31"/>
  </w:num>
  <w:num w:numId="33">
    <w:abstractNumId w:val="26"/>
  </w:num>
  <w:num w:numId="34">
    <w:abstractNumId w:val="7"/>
  </w:num>
  <w:num w:numId="35">
    <w:abstractNumId w:val="8"/>
  </w:num>
  <w:num w:numId="36">
    <w:abstractNumId w:val="18"/>
  </w:num>
  <w:num w:numId="37">
    <w:abstractNumId w:val="38"/>
  </w:num>
  <w:num w:numId="38">
    <w:abstractNumId w:val="5"/>
  </w:num>
  <w:num w:numId="39">
    <w:abstractNumId w:val="21"/>
  </w:num>
  <w:num w:numId="4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attachedTemplate r:id="rId1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3908"/>
    <w:rsid w:val="00005712"/>
    <w:rsid w:val="000118A6"/>
    <w:rsid w:val="00015F16"/>
    <w:rsid w:val="0002247B"/>
    <w:rsid w:val="0002556B"/>
    <w:rsid w:val="0003415A"/>
    <w:rsid w:val="000369CC"/>
    <w:rsid w:val="00036C96"/>
    <w:rsid w:val="0004157D"/>
    <w:rsid w:val="00070C45"/>
    <w:rsid w:val="00081233"/>
    <w:rsid w:val="00084B21"/>
    <w:rsid w:val="00090B42"/>
    <w:rsid w:val="00091FF8"/>
    <w:rsid w:val="00093286"/>
    <w:rsid w:val="00095120"/>
    <w:rsid w:val="000A10B5"/>
    <w:rsid w:val="000A39A8"/>
    <w:rsid w:val="000E1F6F"/>
    <w:rsid w:val="000E43BE"/>
    <w:rsid w:val="000E49C7"/>
    <w:rsid w:val="000E5E4A"/>
    <w:rsid w:val="0010049D"/>
    <w:rsid w:val="00110E93"/>
    <w:rsid w:val="00114817"/>
    <w:rsid w:val="00145711"/>
    <w:rsid w:val="001568AD"/>
    <w:rsid w:val="001570C0"/>
    <w:rsid w:val="00157DBA"/>
    <w:rsid w:val="00187FA0"/>
    <w:rsid w:val="00194937"/>
    <w:rsid w:val="001A2E30"/>
    <w:rsid w:val="001A5DE4"/>
    <w:rsid w:val="001C0DBE"/>
    <w:rsid w:val="001D4686"/>
    <w:rsid w:val="001E528D"/>
    <w:rsid w:val="00213D24"/>
    <w:rsid w:val="00214B91"/>
    <w:rsid w:val="00214C93"/>
    <w:rsid w:val="002164A6"/>
    <w:rsid w:val="00224930"/>
    <w:rsid w:val="00231351"/>
    <w:rsid w:val="00231F63"/>
    <w:rsid w:val="00234A42"/>
    <w:rsid w:val="002374EB"/>
    <w:rsid w:val="00242286"/>
    <w:rsid w:val="002475ED"/>
    <w:rsid w:val="00250183"/>
    <w:rsid w:val="00252767"/>
    <w:rsid w:val="00252DA0"/>
    <w:rsid w:val="00254188"/>
    <w:rsid w:val="00262D08"/>
    <w:rsid w:val="0026495A"/>
    <w:rsid w:val="002715A9"/>
    <w:rsid w:val="0027292D"/>
    <w:rsid w:val="00286781"/>
    <w:rsid w:val="002907A0"/>
    <w:rsid w:val="002953BF"/>
    <w:rsid w:val="002A7D0A"/>
    <w:rsid w:val="002B69D8"/>
    <w:rsid w:val="002C29A5"/>
    <w:rsid w:val="002D4E0C"/>
    <w:rsid w:val="002E4730"/>
    <w:rsid w:val="002E5C2D"/>
    <w:rsid w:val="002F18EC"/>
    <w:rsid w:val="002F1FFD"/>
    <w:rsid w:val="002F29D2"/>
    <w:rsid w:val="002F72FB"/>
    <w:rsid w:val="00305D12"/>
    <w:rsid w:val="003100D5"/>
    <w:rsid w:val="00310FDC"/>
    <w:rsid w:val="003162F0"/>
    <w:rsid w:val="00327C39"/>
    <w:rsid w:val="00330185"/>
    <w:rsid w:val="003360EA"/>
    <w:rsid w:val="00336D1C"/>
    <w:rsid w:val="00341630"/>
    <w:rsid w:val="00343711"/>
    <w:rsid w:val="00344B7C"/>
    <w:rsid w:val="003502AB"/>
    <w:rsid w:val="00360128"/>
    <w:rsid w:val="0036623C"/>
    <w:rsid w:val="0038098B"/>
    <w:rsid w:val="003A2300"/>
    <w:rsid w:val="003A4C2F"/>
    <w:rsid w:val="003A6747"/>
    <w:rsid w:val="003B170A"/>
    <w:rsid w:val="003B3D40"/>
    <w:rsid w:val="003B65EF"/>
    <w:rsid w:val="003C6146"/>
    <w:rsid w:val="003C66CE"/>
    <w:rsid w:val="003E17A6"/>
    <w:rsid w:val="003F354D"/>
    <w:rsid w:val="00407E84"/>
    <w:rsid w:val="0041405E"/>
    <w:rsid w:val="00415B2F"/>
    <w:rsid w:val="00424946"/>
    <w:rsid w:val="00432B67"/>
    <w:rsid w:val="00435AEF"/>
    <w:rsid w:val="004504C1"/>
    <w:rsid w:val="0047617D"/>
    <w:rsid w:val="004844D1"/>
    <w:rsid w:val="004A6D08"/>
    <w:rsid w:val="004B4C32"/>
    <w:rsid w:val="004F2FAC"/>
    <w:rsid w:val="00510E4F"/>
    <w:rsid w:val="0052436F"/>
    <w:rsid w:val="005302C2"/>
    <w:rsid w:val="00533023"/>
    <w:rsid w:val="00535A72"/>
    <w:rsid w:val="00541DF8"/>
    <w:rsid w:val="00543DDB"/>
    <w:rsid w:val="005448F9"/>
    <w:rsid w:val="00555FA5"/>
    <w:rsid w:val="00557445"/>
    <w:rsid w:val="0056028F"/>
    <w:rsid w:val="00560892"/>
    <w:rsid w:val="0056730C"/>
    <w:rsid w:val="0056792C"/>
    <w:rsid w:val="00570685"/>
    <w:rsid w:val="0058729D"/>
    <w:rsid w:val="0058758E"/>
    <w:rsid w:val="00593908"/>
    <w:rsid w:val="005A186F"/>
    <w:rsid w:val="005A4BBC"/>
    <w:rsid w:val="005C708F"/>
    <w:rsid w:val="005E3A2B"/>
    <w:rsid w:val="005E603A"/>
    <w:rsid w:val="005F3A6B"/>
    <w:rsid w:val="00601507"/>
    <w:rsid w:val="006117AA"/>
    <w:rsid w:val="006129FE"/>
    <w:rsid w:val="00613C99"/>
    <w:rsid w:val="006331EB"/>
    <w:rsid w:val="006361F1"/>
    <w:rsid w:val="00652517"/>
    <w:rsid w:val="00654D0C"/>
    <w:rsid w:val="006615FD"/>
    <w:rsid w:val="00671ADC"/>
    <w:rsid w:val="00681B66"/>
    <w:rsid w:val="00687F84"/>
    <w:rsid w:val="00695050"/>
    <w:rsid w:val="006A1B20"/>
    <w:rsid w:val="006C68C5"/>
    <w:rsid w:val="006C7488"/>
    <w:rsid w:val="006D570B"/>
    <w:rsid w:val="006F6805"/>
    <w:rsid w:val="006F7E0C"/>
    <w:rsid w:val="00700D6E"/>
    <w:rsid w:val="007034AA"/>
    <w:rsid w:val="00714BDB"/>
    <w:rsid w:val="00722F81"/>
    <w:rsid w:val="00725143"/>
    <w:rsid w:val="00753C1A"/>
    <w:rsid w:val="00774627"/>
    <w:rsid w:val="0079578A"/>
    <w:rsid w:val="007A05D2"/>
    <w:rsid w:val="007A3C27"/>
    <w:rsid w:val="007C6377"/>
    <w:rsid w:val="007E2846"/>
    <w:rsid w:val="007E32EE"/>
    <w:rsid w:val="007F211B"/>
    <w:rsid w:val="007F2E08"/>
    <w:rsid w:val="007F3349"/>
    <w:rsid w:val="00807D3F"/>
    <w:rsid w:val="00811026"/>
    <w:rsid w:val="00815865"/>
    <w:rsid w:val="00835C27"/>
    <w:rsid w:val="00846091"/>
    <w:rsid w:val="00852ADA"/>
    <w:rsid w:val="00862D86"/>
    <w:rsid w:val="008660E0"/>
    <w:rsid w:val="00867E2C"/>
    <w:rsid w:val="00870DE4"/>
    <w:rsid w:val="008764FF"/>
    <w:rsid w:val="008906F6"/>
    <w:rsid w:val="00893097"/>
    <w:rsid w:val="00896312"/>
    <w:rsid w:val="008979F7"/>
    <w:rsid w:val="008C12CD"/>
    <w:rsid w:val="008D0CE5"/>
    <w:rsid w:val="008D77DE"/>
    <w:rsid w:val="008E0576"/>
    <w:rsid w:val="008F0122"/>
    <w:rsid w:val="008F1BD5"/>
    <w:rsid w:val="008F4151"/>
    <w:rsid w:val="009123C3"/>
    <w:rsid w:val="00912BD2"/>
    <w:rsid w:val="009138D4"/>
    <w:rsid w:val="009166E4"/>
    <w:rsid w:val="00917A41"/>
    <w:rsid w:val="009216CF"/>
    <w:rsid w:val="00923C29"/>
    <w:rsid w:val="00926C4F"/>
    <w:rsid w:val="009275A2"/>
    <w:rsid w:val="00927C87"/>
    <w:rsid w:val="00931865"/>
    <w:rsid w:val="00933FF1"/>
    <w:rsid w:val="0094318D"/>
    <w:rsid w:val="009533EE"/>
    <w:rsid w:val="0096068B"/>
    <w:rsid w:val="0096517D"/>
    <w:rsid w:val="0097780A"/>
    <w:rsid w:val="0098002E"/>
    <w:rsid w:val="00981EE7"/>
    <w:rsid w:val="009833D3"/>
    <w:rsid w:val="00983B8A"/>
    <w:rsid w:val="00987FBC"/>
    <w:rsid w:val="00990344"/>
    <w:rsid w:val="009932A1"/>
    <w:rsid w:val="00993416"/>
    <w:rsid w:val="009A2EB1"/>
    <w:rsid w:val="009A59EA"/>
    <w:rsid w:val="009B4E06"/>
    <w:rsid w:val="009C05A8"/>
    <w:rsid w:val="009C1E7B"/>
    <w:rsid w:val="009C4FFD"/>
    <w:rsid w:val="009E2B67"/>
    <w:rsid w:val="00A0253C"/>
    <w:rsid w:val="00A05422"/>
    <w:rsid w:val="00A06F62"/>
    <w:rsid w:val="00A1429E"/>
    <w:rsid w:val="00A14FC8"/>
    <w:rsid w:val="00A16FD5"/>
    <w:rsid w:val="00A21E34"/>
    <w:rsid w:val="00A37AE0"/>
    <w:rsid w:val="00A42987"/>
    <w:rsid w:val="00A42BCE"/>
    <w:rsid w:val="00A55E74"/>
    <w:rsid w:val="00A65681"/>
    <w:rsid w:val="00A66353"/>
    <w:rsid w:val="00A7019E"/>
    <w:rsid w:val="00A76FD4"/>
    <w:rsid w:val="00A808E8"/>
    <w:rsid w:val="00A90657"/>
    <w:rsid w:val="00A95E6A"/>
    <w:rsid w:val="00AA6B7D"/>
    <w:rsid w:val="00AB2951"/>
    <w:rsid w:val="00AC5BFB"/>
    <w:rsid w:val="00AE4E22"/>
    <w:rsid w:val="00AE5A19"/>
    <w:rsid w:val="00B25774"/>
    <w:rsid w:val="00B2698F"/>
    <w:rsid w:val="00B30275"/>
    <w:rsid w:val="00B33EFE"/>
    <w:rsid w:val="00B424F9"/>
    <w:rsid w:val="00B47F19"/>
    <w:rsid w:val="00B75F5D"/>
    <w:rsid w:val="00BB4038"/>
    <w:rsid w:val="00BB5E89"/>
    <w:rsid w:val="00BE3372"/>
    <w:rsid w:val="00BE6B8F"/>
    <w:rsid w:val="00BF49FF"/>
    <w:rsid w:val="00C23F9E"/>
    <w:rsid w:val="00C24880"/>
    <w:rsid w:val="00C257CC"/>
    <w:rsid w:val="00C36F65"/>
    <w:rsid w:val="00C53011"/>
    <w:rsid w:val="00C6074A"/>
    <w:rsid w:val="00C61BEE"/>
    <w:rsid w:val="00C64171"/>
    <w:rsid w:val="00C6666C"/>
    <w:rsid w:val="00C704E4"/>
    <w:rsid w:val="00C7540A"/>
    <w:rsid w:val="00C817DA"/>
    <w:rsid w:val="00C92587"/>
    <w:rsid w:val="00C9708B"/>
    <w:rsid w:val="00CA644A"/>
    <w:rsid w:val="00CA73AB"/>
    <w:rsid w:val="00CC5B1E"/>
    <w:rsid w:val="00CE2B51"/>
    <w:rsid w:val="00CE417F"/>
    <w:rsid w:val="00CF1146"/>
    <w:rsid w:val="00CF5274"/>
    <w:rsid w:val="00CF6743"/>
    <w:rsid w:val="00CF7B6C"/>
    <w:rsid w:val="00D02A53"/>
    <w:rsid w:val="00D07018"/>
    <w:rsid w:val="00D078DA"/>
    <w:rsid w:val="00D3505D"/>
    <w:rsid w:val="00D37006"/>
    <w:rsid w:val="00D433FA"/>
    <w:rsid w:val="00D43FE1"/>
    <w:rsid w:val="00D549B2"/>
    <w:rsid w:val="00D6060F"/>
    <w:rsid w:val="00D82380"/>
    <w:rsid w:val="00D925BF"/>
    <w:rsid w:val="00D96415"/>
    <w:rsid w:val="00DB3F71"/>
    <w:rsid w:val="00DC305E"/>
    <w:rsid w:val="00DC67DA"/>
    <w:rsid w:val="00DC6FFB"/>
    <w:rsid w:val="00DE1A8C"/>
    <w:rsid w:val="00DE56B4"/>
    <w:rsid w:val="00DF21B2"/>
    <w:rsid w:val="00DF2F98"/>
    <w:rsid w:val="00E11303"/>
    <w:rsid w:val="00E24614"/>
    <w:rsid w:val="00E32C21"/>
    <w:rsid w:val="00E4186E"/>
    <w:rsid w:val="00E515FF"/>
    <w:rsid w:val="00E74CE5"/>
    <w:rsid w:val="00E77C8C"/>
    <w:rsid w:val="00E81C40"/>
    <w:rsid w:val="00E82606"/>
    <w:rsid w:val="00E8448A"/>
    <w:rsid w:val="00E91E1E"/>
    <w:rsid w:val="00E9507E"/>
    <w:rsid w:val="00EA2076"/>
    <w:rsid w:val="00EA257F"/>
    <w:rsid w:val="00EA424C"/>
    <w:rsid w:val="00EB6A71"/>
    <w:rsid w:val="00EC1202"/>
    <w:rsid w:val="00EC2AA6"/>
    <w:rsid w:val="00EC490C"/>
    <w:rsid w:val="00ED359B"/>
    <w:rsid w:val="00ED4681"/>
    <w:rsid w:val="00ED7459"/>
    <w:rsid w:val="00EE493A"/>
    <w:rsid w:val="00EE54E5"/>
    <w:rsid w:val="00F14054"/>
    <w:rsid w:val="00F23041"/>
    <w:rsid w:val="00F44F2D"/>
    <w:rsid w:val="00F526F2"/>
    <w:rsid w:val="00F54577"/>
    <w:rsid w:val="00F6692C"/>
    <w:rsid w:val="00F71D3C"/>
    <w:rsid w:val="00F720D9"/>
    <w:rsid w:val="00F825A8"/>
    <w:rsid w:val="00F83ABD"/>
    <w:rsid w:val="00F8501C"/>
    <w:rsid w:val="00F9222C"/>
    <w:rsid w:val="00FA223B"/>
    <w:rsid w:val="00FA59BE"/>
    <w:rsid w:val="00FD0439"/>
    <w:rsid w:val="00FD25F2"/>
    <w:rsid w:val="00FD30A8"/>
    <w:rsid w:val="00FE0D73"/>
    <w:rsid w:val="00FF092B"/>
    <w:rsid w:val="00FF0D6C"/>
    <w:rsid w:val="00FF4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5F16"/>
    <w:rPr>
      <w:sz w:val="24"/>
    </w:rPr>
  </w:style>
  <w:style w:type="paragraph" w:styleId="1">
    <w:name w:val="heading 1"/>
    <w:basedOn w:val="a"/>
    <w:next w:val="a"/>
    <w:qFormat/>
    <w:rsid w:val="00015F16"/>
    <w:pPr>
      <w:keepNext/>
      <w:outlineLvl w:val="0"/>
    </w:pPr>
  </w:style>
  <w:style w:type="paragraph" w:styleId="2">
    <w:name w:val="heading 2"/>
    <w:basedOn w:val="a"/>
    <w:next w:val="a"/>
    <w:qFormat/>
    <w:rsid w:val="00015F16"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15F16"/>
    <w:pPr>
      <w:ind w:right="-99"/>
    </w:pPr>
  </w:style>
  <w:style w:type="paragraph" w:styleId="20">
    <w:name w:val="Body Text 2"/>
    <w:basedOn w:val="a"/>
    <w:link w:val="21"/>
    <w:rsid w:val="00015F16"/>
    <w:pPr>
      <w:jc w:val="both"/>
    </w:pPr>
  </w:style>
  <w:style w:type="paragraph" w:styleId="a4">
    <w:name w:val="Balloon Text"/>
    <w:basedOn w:val="a"/>
    <w:semiHidden/>
    <w:rsid w:val="003C66CE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EA257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0"/>
    <w:rsid w:val="006615FD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Profiles\Doom\&#1052;&#1086;&#1080;%20&#1076;&#1086;&#1082;&#1091;&#1084;&#1077;&#1085;&#1090;&#1099;\&#1055;&#1088;&#1080;&#1082;&#1072;&#1079;%20&#1086;%20&#1087;&#1088;&#1080;&#1089;&#1074;&#1086;&#1077;&#1085;.&#1089;&#1087;&#1086;&#1088;&#1090;.&#1088;&#1072;&#1079;&#1088;&#1103;&#1076;&#1086;&#107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 о присвоен.спорт.разрядов.dot</Template>
  <TotalTime>4982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</vt:lpstr>
    </vt:vector>
  </TitlesOfParts>
  <Company>___</Company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</dc:title>
  <dc:subject/>
  <dc:creator>Doom</dc:creator>
  <cp:keywords/>
  <dc:description/>
  <cp:lastModifiedBy>User</cp:lastModifiedBy>
  <cp:revision>5</cp:revision>
  <cp:lastPrinted>2013-04-10T13:02:00Z</cp:lastPrinted>
  <dcterms:created xsi:type="dcterms:W3CDTF">2010-01-13T11:42:00Z</dcterms:created>
  <dcterms:modified xsi:type="dcterms:W3CDTF">2013-04-10T13:03:00Z</dcterms:modified>
</cp:coreProperties>
</file>